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D3560" w14:textId="418608A7" w:rsidR="00BA00AB" w:rsidRDefault="00666A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CLENFELD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73B48700" w14:textId="4AD01AD0" w:rsidR="00666A7F" w:rsidRDefault="00666A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Goldbeater.</w:t>
      </w:r>
    </w:p>
    <w:p w14:paraId="49269F53" w14:textId="77777777" w:rsidR="00666A7F" w:rsidRDefault="00666A7F" w:rsidP="009139A6">
      <w:pPr>
        <w:pStyle w:val="NoSpacing"/>
        <w:rPr>
          <w:rFonts w:cs="Times New Roman"/>
          <w:szCs w:val="24"/>
        </w:rPr>
      </w:pPr>
    </w:p>
    <w:p w14:paraId="460E338B" w14:textId="77777777" w:rsidR="00666A7F" w:rsidRDefault="00666A7F" w:rsidP="009139A6">
      <w:pPr>
        <w:pStyle w:val="NoSpacing"/>
        <w:rPr>
          <w:rFonts w:cs="Times New Roman"/>
          <w:szCs w:val="24"/>
        </w:rPr>
      </w:pPr>
    </w:p>
    <w:p w14:paraId="7F8C9AB2" w14:textId="340DDDC3" w:rsidR="00666A7F" w:rsidRDefault="00666A7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Feb.1455</w:t>
      </w:r>
      <w:r>
        <w:rPr>
          <w:rFonts w:cs="Times New Roman"/>
          <w:szCs w:val="24"/>
        </w:rPr>
        <w:tab/>
        <w:t xml:space="preserve">Gift of his goods and chattels to Thomas </w:t>
      </w:r>
      <w:proofErr w:type="spellStart"/>
      <w:r>
        <w:rPr>
          <w:rFonts w:cs="Times New Roman"/>
          <w:szCs w:val="24"/>
        </w:rPr>
        <w:t>Knolles</w:t>
      </w:r>
      <w:proofErr w:type="spellEnd"/>
      <w:r>
        <w:rPr>
          <w:rFonts w:cs="Times New Roman"/>
          <w:szCs w:val="24"/>
        </w:rPr>
        <w:t xml:space="preserve"> of London, brasier(q.v.).</w:t>
      </w:r>
    </w:p>
    <w:p w14:paraId="67935049" w14:textId="5B1A010E" w:rsidR="00666A7F" w:rsidRDefault="00666A7F" w:rsidP="00666A7F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>E. Jones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182)</w:t>
      </w:r>
    </w:p>
    <w:p w14:paraId="2404E27E" w14:textId="77777777" w:rsidR="00666A7F" w:rsidRDefault="00666A7F" w:rsidP="00666A7F">
      <w:pPr>
        <w:pStyle w:val="NoSpacing"/>
        <w:rPr>
          <w:rFonts w:cs="Times New Roman"/>
          <w:szCs w:val="24"/>
        </w:rPr>
      </w:pPr>
    </w:p>
    <w:p w14:paraId="2776AF40" w14:textId="77777777" w:rsidR="00666A7F" w:rsidRDefault="00666A7F" w:rsidP="00666A7F">
      <w:pPr>
        <w:pStyle w:val="NoSpacing"/>
        <w:rPr>
          <w:rFonts w:cs="Times New Roman"/>
          <w:szCs w:val="24"/>
        </w:rPr>
      </w:pPr>
    </w:p>
    <w:p w14:paraId="70465BB8" w14:textId="62C54717" w:rsidR="00666A7F" w:rsidRDefault="00666A7F" w:rsidP="00666A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2023</w:t>
      </w:r>
    </w:p>
    <w:p w14:paraId="3688AF7D" w14:textId="197BF470" w:rsidR="00666A7F" w:rsidRPr="00666A7F" w:rsidRDefault="00666A7F" w:rsidP="009139A6">
      <w:pPr>
        <w:pStyle w:val="NoSpacing"/>
        <w:rPr>
          <w:rFonts w:cs="Times New Roman"/>
          <w:szCs w:val="24"/>
        </w:rPr>
      </w:pPr>
    </w:p>
    <w:sectPr w:rsidR="00666A7F" w:rsidRPr="00666A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77BEF" w14:textId="77777777" w:rsidR="00666A7F" w:rsidRDefault="00666A7F" w:rsidP="009139A6">
      <w:r>
        <w:separator/>
      </w:r>
    </w:p>
  </w:endnote>
  <w:endnote w:type="continuationSeparator" w:id="0">
    <w:p w14:paraId="1C649616" w14:textId="77777777" w:rsidR="00666A7F" w:rsidRDefault="00666A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08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F2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007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55A5A" w14:textId="77777777" w:rsidR="00666A7F" w:rsidRDefault="00666A7F" w:rsidP="009139A6">
      <w:r>
        <w:separator/>
      </w:r>
    </w:p>
  </w:footnote>
  <w:footnote w:type="continuationSeparator" w:id="0">
    <w:p w14:paraId="0BBA202B" w14:textId="77777777" w:rsidR="00666A7F" w:rsidRDefault="00666A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DC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B7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830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A7F"/>
    <w:rsid w:val="000666E0"/>
    <w:rsid w:val="002510B7"/>
    <w:rsid w:val="005C130B"/>
    <w:rsid w:val="00666A7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1B5E1"/>
  <w15:chartTrackingRefBased/>
  <w15:docId w15:val="{EED552C8-DE6E-4AD2-8E09-8B8FB2F0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2023-07-08T10:12:00Z</dcterms:created>
  <dcterms:modified xsi:type="dcterms:W3CDTF">2023-07-08T10:16:00Z</dcterms:modified>
</cp:coreProperties>
</file>